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744EE3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744EE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744EE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744EE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744EE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744EE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744EE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744EE3">
        <w:rPr>
          <w:b w:val="0"/>
        </w:rPr>
        <w:t xml:space="preserve"> 21/2307-21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744EE3" w:rsidP="00232C8F">
            <w:r>
              <w:t>Преподаватель (профессионального цикла по направлениям ДИТ : графический дизайнер)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744EE3" w:rsidP="00232C8F">
            <w:r>
              <w:t>25812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744EE3" w:rsidRPr="00744EE3">
        <w:rPr>
          <w:rStyle w:val="aa"/>
        </w:rPr>
        <w:t xml:space="preserve"> Педагогический персонал (осуществляющий учебный процесс)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744EE3" w:rsidRPr="00744EE3">
        <w:rPr>
          <w:rStyle w:val="aa"/>
        </w:rPr>
        <w:t>3;  21/2307-21, 22/2307-21А, 23/2307-21А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744EE3" w:rsidRPr="00744EE3">
        <w:rPr>
          <w:u w:val="single"/>
        </w:rPr>
        <w:t xml:space="preserve">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744EE3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744EE3" w:rsidP="00BA30DE">
            <w:pPr>
              <w:jc w:val="center"/>
            </w:pPr>
            <w:r>
              <w:t>3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744EE3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744EE3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744EE3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744EE3" w:rsidP="00BA30DE">
            <w:pPr>
              <w:jc w:val="center"/>
            </w:pPr>
            <w:r>
              <w:t>040-757-849 67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744EE3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44EE3" w:rsidRDefault="00744EE3" w:rsidP="00BA30DE">
            <w:pPr>
              <w:jc w:val="center"/>
            </w:pPr>
            <w:r>
              <w:t>040-757-870 64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44EE3" w:rsidRPr="00D15B1E" w:rsidRDefault="00744EE3" w:rsidP="00AD14A4">
            <w:pPr>
              <w:rPr>
                <w:rStyle w:val="a7"/>
              </w:rPr>
            </w:pPr>
          </w:p>
        </w:tc>
      </w:tr>
      <w:tr w:rsidR="00744EE3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44EE3" w:rsidRDefault="00744EE3" w:rsidP="00BA30DE">
            <w:pPr>
              <w:jc w:val="center"/>
            </w:pPr>
            <w:r>
              <w:t>040-757-883 69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44EE3" w:rsidRPr="00D15B1E" w:rsidRDefault="00744EE3" w:rsidP="00AD14A4">
            <w:pPr>
              <w:rPr>
                <w:rStyle w:val="a7"/>
              </w:rPr>
            </w:pPr>
          </w:p>
        </w:tc>
      </w:tr>
      <w:tr w:rsidR="00744EE3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44EE3" w:rsidRDefault="00744EE3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44EE3" w:rsidRPr="00D15B1E" w:rsidRDefault="00744EE3" w:rsidP="00AD14A4">
            <w:pPr>
              <w:rPr>
                <w:rStyle w:val="a7"/>
              </w:rPr>
            </w:pPr>
          </w:p>
        </w:tc>
      </w:tr>
      <w:tr w:rsidR="00744EE3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44EE3" w:rsidRDefault="00744EE3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44EE3" w:rsidRPr="00D15B1E" w:rsidRDefault="00744EE3" w:rsidP="00AD14A4">
            <w:pPr>
              <w:rPr>
                <w:rStyle w:val="a7"/>
              </w:rPr>
            </w:pPr>
          </w:p>
        </w:tc>
      </w:tr>
      <w:tr w:rsidR="00744EE3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44EE3" w:rsidRDefault="00744EE3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44EE3" w:rsidRPr="00D15B1E" w:rsidRDefault="00744EE3" w:rsidP="00AD14A4">
            <w:pPr>
              <w:rPr>
                <w:rStyle w:val="a7"/>
              </w:rPr>
            </w:pPr>
          </w:p>
        </w:tc>
      </w:tr>
      <w:tr w:rsidR="00744EE3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44EE3" w:rsidRDefault="00744EE3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44EE3" w:rsidRPr="00D15B1E" w:rsidRDefault="00744EE3" w:rsidP="00AD14A4">
            <w:pPr>
              <w:rPr>
                <w:rStyle w:val="a7"/>
              </w:rPr>
            </w:pPr>
          </w:p>
        </w:tc>
      </w:tr>
      <w:tr w:rsidR="00744EE3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44EE3" w:rsidRDefault="00744EE3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44EE3" w:rsidRPr="00D15B1E" w:rsidRDefault="00744EE3" w:rsidP="00AD14A4">
            <w:pPr>
              <w:rPr>
                <w:rStyle w:val="a7"/>
              </w:rPr>
            </w:pPr>
          </w:p>
        </w:tc>
      </w:tr>
      <w:tr w:rsidR="00744EE3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44EE3" w:rsidRDefault="00744EE3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44EE3" w:rsidRPr="00D15B1E" w:rsidRDefault="00744EE3" w:rsidP="00AD14A4">
            <w:pPr>
              <w:rPr>
                <w:rStyle w:val="a7"/>
              </w:rPr>
            </w:pPr>
          </w:p>
        </w:tc>
      </w:tr>
      <w:tr w:rsidR="00744EE3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744EE3" w:rsidRDefault="00744EE3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44EE3" w:rsidRPr="00D15B1E" w:rsidRDefault="00744EE3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744EE3" w:rsidRPr="00744EE3">
        <w:rPr>
          <w:rStyle w:val="aa"/>
        </w:rPr>
        <w:t xml:space="preserve"> ПК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744EE3" w:rsidRPr="00744EE3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lastRenderedPageBreak/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0681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0681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0681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0681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0681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0681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0681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0681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0681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0681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0681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0681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0681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0681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0681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0681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0681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0681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0681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0681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0681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0681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0681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0681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E06817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0681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0681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0681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0681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0681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0681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0681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0681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0681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06817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0681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0681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E06817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06817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0681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0681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06817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06817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0681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E06817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E0681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44EE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44EE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44EE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44EE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44EE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44EE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ФЗ № 400 "О страховых пенсиях"  от 28.12.2013 г., ст. 30, п. 19   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44EE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E06817" w:rsidRPr="00E06817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E06817" w:rsidRPr="00E06817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744EE3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744EE3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744EE3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744EE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744EE3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744EE3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744EE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744EE3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744EE3" w:rsidRPr="00744EE3" w:rsidTr="00744EE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</w:tr>
      <w:tr w:rsidR="00744EE3" w:rsidRPr="00744EE3" w:rsidTr="00744EE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(дата)</w:t>
            </w:r>
          </w:p>
        </w:tc>
      </w:tr>
      <w:tr w:rsidR="00744EE3" w:rsidRPr="00744EE3" w:rsidTr="00744EE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</w:tr>
      <w:tr w:rsidR="00744EE3" w:rsidRPr="00744EE3" w:rsidTr="00744EE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(дата)</w:t>
            </w:r>
          </w:p>
        </w:tc>
      </w:tr>
      <w:tr w:rsidR="00744EE3" w:rsidRPr="00744EE3" w:rsidTr="00744EE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</w:tr>
      <w:tr w:rsidR="00744EE3" w:rsidRPr="00744EE3" w:rsidTr="00744EE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(дата)</w:t>
            </w:r>
          </w:p>
        </w:tc>
      </w:tr>
      <w:tr w:rsidR="00744EE3" w:rsidRPr="00744EE3" w:rsidTr="00744EE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</w:tr>
      <w:tr w:rsidR="00744EE3" w:rsidRPr="00744EE3" w:rsidTr="00744EE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(дата)</w:t>
            </w:r>
          </w:p>
        </w:tc>
      </w:tr>
      <w:tr w:rsidR="00744EE3" w:rsidRPr="00744EE3" w:rsidTr="00744EE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</w:tr>
      <w:tr w:rsidR="00744EE3" w:rsidRPr="00744EE3" w:rsidTr="00744EE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(дата)</w:t>
            </w:r>
          </w:p>
        </w:tc>
      </w:tr>
      <w:tr w:rsidR="00744EE3" w:rsidRPr="00744EE3" w:rsidTr="00744EE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</w:tr>
      <w:tr w:rsidR="00744EE3" w:rsidRPr="00744EE3" w:rsidTr="00744EE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(дата)</w:t>
            </w:r>
          </w:p>
        </w:tc>
      </w:tr>
      <w:tr w:rsidR="00744EE3" w:rsidRPr="00744EE3" w:rsidTr="00744EE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</w:tr>
      <w:tr w:rsidR="00744EE3" w:rsidRPr="00744EE3" w:rsidTr="00744EE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E06817" w:rsidP="003C5C39">
            <w:pPr>
              <w:pStyle w:val="a8"/>
            </w:pPr>
            <w:r>
              <w:t>18.02.2022</w:t>
            </w:r>
          </w:p>
        </w:tc>
      </w:tr>
      <w:tr w:rsidR="00EF07A3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3C5C39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</w:pPr>
            <w:r w:rsidRPr="00F8598E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  <w:r w:rsidRPr="00F8598E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E06817" w:rsidP="00EF07A3">
            <w:pPr>
              <w:pStyle w:val="a8"/>
            </w:pPr>
            <w:r>
              <w:t>18.02.2022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744EE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744EE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744EE3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744EE3" w:rsidRPr="00744EE3" w:rsidTr="00744EE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</w:tr>
      <w:tr w:rsidR="00744EE3" w:rsidRPr="00744EE3" w:rsidTr="00744EE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44EE3" w:rsidRPr="00744EE3" w:rsidRDefault="00744EE3" w:rsidP="00EF07A3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(дата)</w:t>
            </w:r>
          </w:p>
        </w:tc>
      </w:tr>
      <w:tr w:rsidR="00744EE3" w:rsidRPr="00744EE3" w:rsidTr="00744EE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</w:tr>
      <w:tr w:rsidR="00744EE3" w:rsidRPr="00744EE3" w:rsidTr="00744EE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44EE3" w:rsidRPr="00744EE3" w:rsidRDefault="00744EE3" w:rsidP="00EF07A3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(дата)</w:t>
            </w:r>
          </w:p>
        </w:tc>
      </w:tr>
      <w:tr w:rsidR="00744EE3" w:rsidRPr="00744EE3" w:rsidTr="00744EE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</w:tr>
      <w:tr w:rsidR="00744EE3" w:rsidRPr="00744EE3" w:rsidTr="00744EE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44EE3" w:rsidRPr="00744EE3" w:rsidRDefault="00744EE3" w:rsidP="00EF07A3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(дата)</w:t>
            </w:r>
          </w:p>
        </w:tc>
      </w:tr>
      <w:tr w:rsidR="00744EE3" w:rsidRPr="00744EE3" w:rsidTr="00744EE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</w:tr>
      <w:tr w:rsidR="00744EE3" w:rsidRPr="00744EE3" w:rsidTr="00744EE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44EE3" w:rsidRPr="00744EE3" w:rsidRDefault="00744EE3" w:rsidP="00EF07A3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(дата)</w:t>
            </w:r>
          </w:p>
        </w:tc>
      </w:tr>
      <w:tr w:rsidR="00744EE3" w:rsidRPr="00744EE3" w:rsidTr="00744EE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</w:tr>
      <w:tr w:rsidR="00744EE3" w:rsidRPr="00744EE3" w:rsidTr="00744EE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44EE3" w:rsidRPr="00744EE3" w:rsidRDefault="00744EE3" w:rsidP="00EF07A3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(дата)</w:t>
            </w:r>
          </w:p>
        </w:tc>
      </w:tr>
      <w:tr w:rsidR="00744EE3" w:rsidRPr="00744EE3" w:rsidTr="00744EE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</w:tr>
      <w:tr w:rsidR="00744EE3" w:rsidRPr="00744EE3" w:rsidTr="00744EE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44EE3" w:rsidRPr="00744EE3" w:rsidRDefault="00744EE3" w:rsidP="00EF07A3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(дата)</w:t>
            </w:r>
          </w:p>
        </w:tc>
      </w:tr>
      <w:tr w:rsidR="00744EE3" w:rsidRPr="00744EE3" w:rsidTr="00744EE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</w:tr>
      <w:tr w:rsidR="00744EE3" w:rsidRPr="00744EE3" w:rsidTr="00744EE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44EE3" w:rsidRPr="00744EE3" w:rsidRDefault="00744EE3" w:rsidP="00EF07A3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(дата)</w:t>
            </w:r>
          </w:p>
        </w:tc>
      </w:tr>
      <w:tr w:rsidR="00744EE3" w:rsidRPr="00744EE3" w:rsidTr="00744EE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</w:tr>
      <w:tr w:rsidR="00744EE3" w:rsidRPr="00744EE3" w:rsidTr="00744EE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44EE3" w:rsidRPr="00744EE3" w:rsidRDefault="00744EE3" w:rsidP="00EF07A3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(дата)</w:t>
            </w:r>
          </w:p>
        </w:tc>
      </w:tr>
      <w:tr w:rsidR="00744EE3" w:rsidRPr="00744EE3" w:rsidTr="00744EE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4EE3" w:rsidRPr="00744EE3" w:rsidRDefault="00744EE3" w:rsidP="004E51DC">
            <w:pPr>
              <w:pStyle w:val="a8"/>
            </w:pPr>
          </w:p>
        </w:tc>
      </w:tr>
      <w:tr w:rsidR="00744EE3" w:rsidRPr="00744EE3" w:rsidTr="00744EE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44EE3" w:rsidRPr="00744EE3" w:rsidRDefault="00744EE3" w:rsidP="00EF07A3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44EE3" w:rsidRPr="00744EE3" w:rsidRDefault="00744EE3" w:rsidP="004E51DC">
            <w:pPr>
              <w:pStyle w:val="a8"/>
              <w:rPr>
                <w:vertAlign w:val="superscript"/>
              </w:rPr>
            </w:pPr>
            <w:r w:rsidRPr="00744EE3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744EE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21/2307-21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E06817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E06817" w:rsidRPr="00E06817">
            <w:rPr>
              <w:rStyle w:val="ad"/>
              <w:noProof/>
              <w:sz w:val="20"/>
            </w:rPr>
            <w:t>4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3;  21/2307-21, 22/2307-21А, 23/2307-21А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Педагогический персонал (осуществляющий учебный процесс)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5812 "/>
    <w:docVar w:name="codeok " w:val="    "/>
    <w:docVar w:name="col18" w:val=" 0 "/>
    <w:docVar w:name="colanal" w:val="  Отсутствуют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21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21/2307-21 "/>
    <w:docVar w:name="oborud" w:val=" ПК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21B419AD682845B599D5B0B1C4EA6600"/>
    <w:docVar w:name="rm_id" w:val="6726"/>
    <w:docVar w:name="rm_name" w:val="                                          "/>
    <w:docVar w:name="rm_number" w:val=" 21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32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860ED"/>
    <w:rsid w:val="000905BE"/>
    <w:rsid w:val="00093DDC"/>
    <w:rsid w:val="000A7A57"/>
    <w:rsid w:val="000D1F5B"/>
    <w:rsid w:val="00110025"/>
    <w:rsid w:val="001429B1"/>
    <w:rsid w:val="00145419"/>
    <w:rsid w:val="001456F8"/>
    <w:rsid w:val="0015635F"/>
    <w:rsid w:val="001607C8"/>
    <w:rsid w:val="00175CA2"/>
    <w:rsid w:val="00177F3D"/>
    <w:rsid w:val="001F4D8D"/>
    <w:rsid w:val="00232C8F"/>
    <w:rsid w:val="00234932"/>
    <w:rsid w:val="00244615"/>
    <w:rsid w:val="002A0605"/>
    <w:rsid w:val="002E55C6"/>
    <w:rsid w:val="00304341"/>
    <w:rsid w:val="00305B2F"/>
    <w:rsid w:val="003477BA"/>
    <w:rsid w:val="00367816"/>
    <w:rsid w:val="003876C3"/>
    <w:rsid w:val="00392428"/>
    <w:rsid w:val="003B0826"/>
    <w:rsid w:val="003B66AC"/>
    <w:rsid w:val="003C24DB"/>
    <w:rsid w:val="003C5C39"/>
    <w:rsid w:val="003F0765"/>
    <w:rsid w:val="0040104A"/>
    <w:rsid w:val="00402CAC"/>
    <w:rsid w:val="00411125"/>
    <w:rsid w:val="004205DB"/>
    <w:rsid w:val="00444410"/>
    <w:rsid w:val="00467C3A"/>
    <w:rsid w:val="00481619"/>
    <w:rsid w:val="00481C22"/>
    <w:rsid w:val="004838F0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C3DCB"/>
    <w:rsid w:val="005D6DFE"/>
    <w:rsid w:val="005F6B08"/>
    <w:rsid w:val="00632974"/>
    <w:rsid w:val="00635CD3"/>
    <w:rsid w:val="00676220"/>
    <w:rsid w:val="0069682B"/>
    <w:rsid w:val="00696AD2"/>
    <w:rsid w:val="006C28B3"/>
    <w:rsid w:val="007049EB"/>
    <w:rsid w:val="00706872"/>
    <w:rsid w:val="00710271"/>
    <w:rsid w:val="00714AEC"/>
    <w:rsid w:val="00717C9F"/>
    <w:rsid w:val="007332BC"/>
    <w:rsid w:val="00744EE3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7F73A6"/>
    <w:rsid w:val="00835248"/>
    <w:rsid w:val="00883461"/>
    <w:rsid w:val="008E68DE"/>
    <w:rsid w:val="008E70C1"/>
    <w:rsid w:val="0090588D"/>
    <w:rsid w:val="00920DB5"/>
    <w:rsid w:val="009276BB"/>
    <w:rsid w:val="0092778A"/>
    <w:rsid w:val="00967790"/>
    <w:rsid w:val="0098630F"/>
    <w:rsid w:val="009B024D"/>
    <w:rsid w:val="009B3577"/>
    <w:rsid w:val="009D30DB"/>
    <w:rsid w:val="009F2523"/>
    <w:rsid w:val="00A100AB"/>
    <w:rsid w:val="00A12349"/>
    <w:rsid w:val="00A204F5"/>
    <w:rsid w:val="00A46207"/>
    <w:rsid w:val="00A46928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0E37"/>
    <w:rsid w:val="00B019BC"/>
    <w:rsid w:val="00B04F25"/>
    <w:rsid w:val="00BA30DE"/>
    <w:rsid w:val="00BA5029"/>
    <w:rsid w:val="00BC2F3C"/>
    <w:rsid w:val="00BC4FC6"/>
    <w:rsid w:val="00BC7984"/>
    <w:rsid w:val="00C02721"/>
    <w:rsid w:val="00C03F4A"/>
    <w:rsid w:val="00C2076F"/>
    <w:rsid w:val="00C334B1"/>
    <w:rsid w:val="00C34C89"/>
    <w:rsid w:val="00C51624"/>
    <w:rsid w:val="00CB0141"/>
    <w:rsid w:val="00CE3307"/>
    <w:rsid w:val="00D15B1E"/>
    <w:rsid w:val="00D54969"/>
    <w:rsid w:val="00D76DF8"/>
    <w:rsid w:val="00DB1272"/>
    <w:rsid w:val="00DB5302"/>
    <w:rsid w:val="00DD6B1F"/>
    <w:rsid w:val="00E06817"/>
    <w:rsid w:val="00E124F4"/>
    <w:rsid w:val="00E36337"/>
    <w:rsid w:val="00E3784F"/>
    <w:rsid w:val="00E43EDA"/>
    <w:rsid w:val="00E93FAD"/>
    <w:rsid w:val="00EB72AD"/>
    <w:rsid w:val="00EC37A1"/>
    <w:rsid w:val="00EF07A3"/>
    <w:rsid w:val="00EF3DC4"/>
    <w:rsid w:val="00F13F9A"/>
    <w:rsid w:val="00F15977"/>
    <w:rsid w:val="00F31AF6"/>
    <w:rsid w:val="00F421ED"/>
    <w:rsid w:val="00F42313"/>
    <w:rsid w:val="00F4249F"/>
    <w:rsid w:val="00F60342"/>
    <w:rsid w:val="00F704CF"/>
    <w:rsid w:val="00F76072"/>
    <w:rsid w:val="00F80CCA"/>
    <w:rsid w:val="00F8598E"/>
    <w:rsid w:val="00F96269"/>
    <w:rsid w:val="00FA72EC"/>
    <w:rsid w:val="00FB001B"/>
    <w:rsid w:val="00FB24BF"/>
    <w:rsid w:val="00FD0BA7"/>
    <w:rsid w:val="00FD2BA8"/>
    <w:rsid w:val="00FE21DE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4</Pages>
  <Words>943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6</cp:revision>
  <dcterms:created xsi:type="dcterms:W3CDTF">2022-02-17T04:44:00Z</dcterms:created>
  <dcterms:modified xsi:type="dcterms:W3CDTF">2022-02-18T08:23:00Z</dcterms:modified>
</cp:coreProperties>
</file>